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5A10F" w14:textId="74FB84C4" w:rsidR="00BA00AB" w:rsidRDefault="00C3572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Anthony SOTHERON</w:t>
      </w:r>
      <w:r>
        <w:rPr>
          <w:rFonts w:cs="Times New Roman"/>
          <w:szCs w:val="24"/>
        </w:rPr>
        <w:t xml:space="preserve">      (d.1508)</w:t>
      </w:r>
    </w:p>
    <w:p w14:paraId="702151D4" w14:textId="7C11EF60" w:rsidR="00C35725" w:rsidRDefault="00C3572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North Cave, Yorkshire.</w:t>
      </w:r>
    </w:p>
    <w:p w14:paraId="5719224C" w14:textId="7A459127" w:rsidR="00C35725" w:rsidRDefault="00C35725" w:rsidP="009139A6">
      <w:pPr>
        <w:pStyle w:val="NoSpacing"/>
        <w:rPr>
          <w:rFonts w:cs="Times New Roman"/>
          <w:szCs w:val="24"/>
        </w:rPr>
      </w:pPr>
    </w:p>
    <w:p w14:paraId="59DE7350" w14:textId="45FA9E80" w:rsidR="00C35725" w:rsidRDefault="00C35725" w:rsidP="009139A6">
      <w:pPr>
        <w:pStyle w:val="NoSpacing"/>
        <w:rPr>
          <w:rFonts w:cs="Times New Roman"/>
          <w:szCs w:val="24"/>
        </w:rPr>
      </w:pPr>
    </w:p>
    <w:p w14:paraId="3A9F778E" w14:textId="311A7E37" w:rsidR="00C35725" w:rsidRDefault="00C3572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Oct.1508</w:t>
      </w:r>
      <w:r>
        <w:rPr>
          <w:rFonts w:cs="Times New Roman"/>
          <w:szCs w:val="24"/>
        </w:rPr>
        <w:tab/>
        <w:t>He made his Will.   (W.Y.R. p.155)</w:t>
      </w:r>
    </w:p>
    <w:p w14:paraId="6068CCBC" w14:textId="3ABF98F9" w:rsidR="00C35725" w:rsidRDefault="00C3572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Nov.</w:t>
      </w:r>
      <w:r>
        <w:rPr>
          <w:rFonts w:cs="Times New Roman"/>
          <w:szCs w:val="24"/>
        </w:rPr>
        <w:tab/>
        <w:t>Probate of his Will.   (ibid.)</w:t>
      </w:r>
    </w:p>
    <w:p w14:paraId="635C51BC" w14:textId="67B88BDC" w:rsidR="00C35725" w:rsidRDefault="00C35725" w:rsidP="009139A6">
      <w:pPr>
        <w:pStyle w:val="NoSpacing"/>
        <w:rPr>
          <w:rFonts w:cs="Times New Roman"/>
          <w:szCs w:val="24"/>
        </w:rPr>
      </w:pPr>
    </w:p>
    <w:p w14:paraId="2DDA6CB6" w14:textId="2F894A46" w:rsidR="00C35725" w:rsidRDefault="00C35725" w:rsidP="009139A6">
      <w:pPr>
        <w:pStyle w:val="NoSpacing"/>
        <w:rPr>
          <w:rFonts w:cs="Times New Roman"/>
          <w:szCs w:val="24"/>
        </w:rPr>
      </w:pPr>
    </w:p>
    <w:p w14:paraId="40F33632" w14:textId="4760787B" w:rsidR="00C35725" w:rsidRPr="00C35725" w:rsidRDefault="00C3572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March 2023</w:t>
      </w:r>
    </w:p>
    <w:sectPr w:rsidR="00C35725" w:rsidRPr="00C357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8F990" w14:textId="77777777" w:rsidR="00C35725" w:rsidRDefault="00C35725" w:rsidP="009139A6">
      <w:r>
        <w:separator/>
      </w:r>
    </w:p>
  </w:endnote>
  <w:endnote w:type="continuationSeparator" w:id="0">
    <w:p w14:paraId="6CCD1ED3" w14:textId="77777777" w:rsidR="00C35725" w:rsidRDefault="00C3572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87F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A77C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B46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06775" w14:textId="77777777" w:rsidR="00C35725" w:rsidRDefault="00C35725" w:rsidP="009139A6">
      <w:r>
        <w:separator/>
      </w:r>
    </w:p>
  </w:footnote>
  <w:footnote w:type="continuationSeparator" w:id="0">
    <w:p w14:paraId="7C4CA94F" w14:textId="77777777" w:rsidR="00C35725" w:rsidRDefault="00C3572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88B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A08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847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72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35725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8761E"/>
  <w15:chartTrackingRefBased/>
  <w15:docId w15:val="{9D97730D-005D-4B1F-A758-97E0D7057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2023-03-15T20:13:00Z</dcterms:created>
  <dcterms:modified xsi:type="dcterms:W3CDTF">2023-03-15T20:16:00Z</dcterms:modified>
</cp:coreProperties>
</file>